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0A0"/>
      </w:tblPr>
      <w:tblGrid>
        <w:gridCol w:w="10490"/>
      </w:tblGrid>
      <w:tr w:rsidR="00355A2F" w:rsidRPr="002477E8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082" o:spid="_x0000_s1026" type="#_x0000_t75" style="position:absolute;margin-left:4.2pt;margin-top:2.4pt;width:208.2pt;height:45.6pt;z-index:251658240;visibility:visible">
                  <v:imagedata r:id="rId4" o:title="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9860"/>
            </w:tblGrid>
            <w:tr w:rsidR="00355A2F" w:rsidRPr="002477E8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355A2F" w:rsidRPr="00E6636F" w:rsidRDefault="00355A2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355A2F" w:rsidRPr="00E6636F" w:rsidRDefault="00355A2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      2022 — 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355A2F" w:rsidRPr="002477E8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电工电子技术与技能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355A2F" w:rsidRPr="002477E8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355A2F" w:rsidRPr="002477E8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355A2F" w:rsidRPr="002477E8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3+2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、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焊接、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355A2F" w:rsidRPr="002477E8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孙兆华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355A2F" w:rsidRPr="002477E8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355A2F" w:rsidRPr="002477E8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55A2F" w:rsidRPr="002477E8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23"/>
              </w:smartTagPr>
              <w:r>
                <w:rPr>
                  <w:rFonts w:ascii="宋体" w:eastAsia="宋体" w:hAnsi="宋体" w:cs="宋体"/>
                  <w:b/>
                  <w:bCs/>
                  <w:kern w:val="0"/>
                  <w:sz w:val="40"/>
                  <w:szCs w:val="40"/>
                </w:rPr>
                <w:t>2023</w:t>
              </w:r>
              <w:r w:rsidRPr="00E6636F">
                <w:rPr>
                  <w:rFonts w:ascii="宋体" w:eastAsia="宋体" w:hAnsi="宋体" w:cs="宋体" w:hint="eastAsia"/>
                  <w:b/>
                  <w:bCs/>
                  <w:kern w:val="0"/>
                  <w:sz w:val="40"/>
                  <w:szCs w:val="40"/>
                </w:rPr>
                <w:t>年</w:t>
              </w:r>
              <w:r w:rsidRPr="00E6636F">
                <w:rPr>
                  <w:rFonts w:ascii="宋体" w:eastAsia="宋体" w:hAnsi="宋体" w:cs="宋体"/>
                  <w:b/>
                  <w:bCs/>
                  <w:kern w:val="0"/>
                  <w:sz w:val="40"/>
                  <w:szCs w:val="40"/>
                </w:rPr>
                <w:t xml:space="preserve"> </w:t>
              </w:r>
              <w:r>
                <w:rPr>
                  <w:rFonts w:ascii="宋体" w:eastAsia="宋体" w:hAnsi="宋体" w:cs="宋体"/>
                  <w:b/>
                  <w:bCs/>
                  <w:kern w:val="0"/>
                  <w:sz w:val="40"/>
                  <w:szCs w:val="40"/>
                </w:rPr>
                <w:t>2</w:t>
              </w:r>
              <w:r w:rsidRPr="00E6636F">
                <w:rPr>
                  <w:rFonts w:ascii="宋体" w:eastAsia="宋体" w:hAnsi="宋体" w:cs="宋体" w:hint="eastAsia"/>
                  <w:b/>
                  <w:bCs/>
                  <w:kern w:val="0"/>
                  <w:sz w:val="40"/>
                  <w:szCs w:val="40"/>
                </w:rPr>
                <w:t>月</w:t>
              </w:r>
              <w:r>
                <w:rPr>
                  <w:rFonts w:ascii="宋体" w:eastAsia="宋体" w:hAnsi="宋体" w:cs="宋体"/>
                  <w:b/>
                  <w:bCs/>
                  <w:kern w:val="0"/>
                  <w:sz w:val="40"/>
                  <w:szCs w:val="40"/>
                </w:rPr>
                <w:t>7</w:t>
              </w:r>
            </w:smartTag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355A2F" w:rsidRPr="002477E8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55A2F" w:rsidRPr="00E6636F" w:rsidRDefault="00355A2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355A2F" w:rsidRPr="002477E8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一、教学目标：</w:t>
            </w:r>
            <w:r w:rsidRPr="00E6636F">
              <w:rPr>
                <w:rFonts w:ascii="宋体" w:eastAsia="宋体" w:hAnsi="宋体" w:cs="宋体"/>
                <w:kern w:val="0"/>
                <w:sz w:val="32"/>
                <w:szCs w:val="32"/>
              </w:rPr>
              <w:t>(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 w:rsidRPr="00E6636F">
              <w:rPr>
                <w:rFonts w:ascii="宋体" w:eastAsia="宋体" w:hAnsi="宋体" w:cs="宋体"/>
                <w:kern w:val="0"/>
                <w:sz w:val="32"/>
                <w:szCs w:val="32"/>
              </w:rPr>
              <w:t>)</w:t>
            </w:r>
          </w:p>
          <w:p w:rsidR="00355A2F" w:rsidRPr="0052532C" w:rsidRDefault="00355A2F" w:rsidP="0052532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掌握</w:t>
            </w:r>
            <w:r w:rsidRPr="00D76A75">
              <w:rPr>
                <w:rFonts w:hint="eastAsia"/>
                <w:sz w:val="24"/>
              </w:rPr>
              <w:t>常用电工仪器、仪表</w:t>
            </w:r>
            <w:r>
              <w:rPr>
                <w:rFonts w:hint="eastAsia"/>
                <w:sz w:val="24"/>
              </w:rPr>
              <w:t>的使用。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学会</w:t>
            </w:r>
            <w:r w:rsidRPr="00D76A75">
              <w:rPr>
                <w:rFonts w:hint="eastAsia"/>
                <w:sz w:val="24"/>
              </w:rPr>
              <w:t>安全用电常识</w:t>
            </w:r>
            <w:r>
              <w:rPr>
                <w:rFonts w:hint="eastAsia"/>
                <w:sz w:val="24"/>
              </w:rPr>
              <w:t>。</w:t>
            </w:r>
            <w:r>
              <w:rPr>
                <w:sz w:val="24"/>
              </w:rPr>
              <w:t>3</w:t>
            </w:r>
            <w:r w:rsidRPr="005747E0">
              <w:rPr>
                <w:rFonts w:hint="eastAsia"/>
                <w:sz w:val="24"/>
              </w:rPr>
              <w:t>电路的基本组成及各组成部分的作用，了解电路的三种</w:t>
            </w:r>
            <w:r>
              <w:rPr>
                <w:rFonts w:hint="eastAsia"/>
                <w:sz w:val="24"/>
              </w:rPr>
              <w:t>工作</w:t>
            </w:r>
            <w:r w:rsidRPr="005747E0">
              <w:rPr>
                <w:rFonts w:hint="eastAsia"/>
                <w:sz w:val="24"/>
              </w:rPr>
              <w:t>状态。</w:t>
            </w:r>
            <w:r>
              <w:rPr>
                <w:sz w:val="24"/>
              </w:rPr>
              <w:t>4</w:t>
            </w:r>
            <w:r w:rsidRPr="00281968">
              <w:rPr>
                <w:rFonts w:hint="eastAsia"/>
                <w:sz w:val="24"/>
              </w:rPr>
              <w:t>了解电流、电压、电位、电动势、电功、电功率</w:t>
            </w:r>
            <w:r>
              <w:rPr>
                <w:rFonts w:hint="eastAsia"/>
                <w:sz w:val="24"/>
              </w:rPr>
              <w:t>。</w:t>
            </w:r>
            <w:r w:rsidRPr="00875CE9">
              <w:rPr>
                <w:rFonts w:hint="eastAsia"/>
                <w:sz w:val="24"/>
              </w:rPr>
              <w:t>电阻元件的分类及参数</w:t>
            </w:r>
            <w:r>
              <w:rPr>
                <w:sz w:val="24"/>
              </w:rPr>
              <w:t>5</w:t>
            </w:r>
            <w:r w:rsidRPr="00875CE9">
              <w:rPr>
                <w:rFonts w:hint="eastAsia"/>
                <w:sz w:val="24"/>
              </w:rPr>
              <w:t>全电路欧姆定律的内容及应用。</w:t>
            </w:r>
            <w:r>
              <w:rPr>
                <w:sz w:val="24"/>
              </w:rPr>
              <w:t>6</w:t>
            </w:r>
            <w:r w:rsidRPr="00875CE9">
              <w:rPr>
                <w:rFonts w:hint="eastAsia"/>
                <w:sz w:val="24"/>
              </w:rPr>
              <w:t>会用万用表测量电阻阻值，会电阻器的色标法读数方法。</w:t>
            </w:r>
            <w:r w:rsidRPr="00934067">
              <w:rPr>
                <w:rFonts w:hint="eastAsia"/>
                <w:sz w:val="24"/>
              </w:rPr>
              <w:t>掌握电阻串、并联电路的特点和应用</w:t>
            </w:r>
            <w:r>
              <w:rPr>
                <w:rFonts w:hint="eastAsia"/>
                <w:sz w:val="24"/>
              </w:rPr>
              <w:t>。</w:t>
            </w:r>
            <w:r>
              <w:rPr>
                <w:sz w:val="24"/>
              </w:rPr>
              <w:t>7</w:t>
            </w:r>
            <w:r w:rsidRPr="00423E0E">
              <w:rPr>
                <w:rFonts w:hint="eastAsia"/>
                <w:sz w:val="24"/>
                <w:lang w:val="es-ES"/>
              </w:rPr>
              <w:t>基尔霍夫</w:t>
            </w:r>
            <w:r w:rsidRPr="00423E0E">
              <w:rPr>
                <w:rFonts w:hint="eastAsia"/>
                <w:sz w:val="24"/>
              </w:rPr>
              <w:t>电流定律和电压定律</w:t>
            </w:r>
            <w:r>
              <w:rPr>
                <w:rFonts w:hint="eastAsia"/>
                <w:sz w:val="24"/>
              </w:rPr>
              <w:t>的内容及公式。</w:t>
            </w:r>
            <w:r w:rsidRPr="00934067">
              <w:rPr>
                <w:rFonts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利用</w:t>
            </w:r>
            <w:r w:rsidRPr="00934067">
              <w:rPr>
                <w:rFonts w:hint="eastAsia"/>
                <w:sz w:val="24"/>
              </w:rPr>
              <w:t>支路电流法</w:t>
            </w:r>
            <w:r w:rsidRPr="00423E0E">
              <w:rPr>
                <w:rFonts w:hint="eastAsia"/>
                <w:sz w:val="24"/>
                <w:lang w:val="es-ES"/>
              </w:rPr>
              <w:t>求解</w:t>
            </w:r>
            <w:r>
              <w:rPr>
                <w:rFonts w:hint="eastAsia"/>
                <w:sz w:val="24"/>
                <w:lang w:val="es-ES"/>
              </w:rPr>
              <w:t>各</w:t>
            </w:r>
            <w:r w:rsidRPr="00423E0E">
              <w:rPr>
                <w:rFonts w:hint="eastAsia"/>
                <w:sz w:val="24"/>
                <w:lang w:val="es-ES"/>
              </w:rPr>
              <w:t>支路电流</w:t>
            </w:r>
            <w:r>
              <w:rPr>
                <w:rFonts w:hint="eastAsia"/>
                <w:sz w:val="24"/>
                <w:lang w:val="es-ES"/>
              </w:rPr>
              <w:t>。</w:t>
            </w:r>
          </w:p>
        </w:tc>
      </w:tr>
      <w:tr w:rsidR="00355A2F" w:rsidRPr="002477E8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355A2F" w:rsidRPr="00E508C7" w:rsidRDefault="00355A2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508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我校学生基本情况大家都了解，老师一讲课就睡觉，一谈学习要求，就不愿意听。本人自参加工作以来就一直在教学一线，本学期担任三个班级的教学任务，分别是</w:t>
            </w:r>
            <w:r w:rsidRPr="00E508C7">
              <w:rPr>
                <w:rFonts w:ascii="宋体" w:eastAsia="宋体" w:hAnsi="宋体" w:cs="宋体"/>
                <w:kern w:val="0"/>
                <w:sz w:val="28"/>
                <w:szCs w:val="28"/>
              </w:rPr>
              <w:t>21</w:t>
            </w:r>
            <w:r w:rsidRPr="00E508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机械</w:t>
            </w:r>
            <w:r w:rsidRPr="00E508C7">
              <w:rPr>
                <w:rFonts w:ascii="宋体" w:eastAsia="宋体" w:hAnsi="宋体" w:cs="宋体"/>
                <w:kern w:val="0"/>
                <w:sz w:val="28"/>
                <w:szCs w:val="28"/>
              </w:rPr>
              <w:t>3+2</w:t>
            </w:r>
            <w:r w:rsidRPr="00E508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 w:rsidRPr="00E508C7">
              <w:rPr>
                <w:rFonts w:ascii="宋体" w:eastAsia="宋体" w:hAnsi="宋体" w:cs="宋体"/>
                <w:kern w:val="0"/>
                <w:sz w:val="28"/>
                <w:szCs w:val="28"/>
              </w:rPr>
              <w:t>21</w:t>
            </w:r>
            <w:r w:rsidRPr="00E508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焊接、</w:t>
            </w:r>
            <w:r w:rsidRPr="00E508C7">
              <w:rPr>
                <w:rFonts w:ascii="宋体" w:eastAsia="宋体" w:hAnsi="宋体" w:cs="宋体"/>
                <w:kern w:val="0"/>
                <w:sz w:val="28"/>
                <w:szCs w:val="28"/>
              </w:rPr>
              <w:t>20</w:t>
            </w:r>
            <w:r w:rsidRPr="00E508C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级毕业班的电工电子技术与技能授课任务，三个班的教学进度都不一样，但是我将尽力上好每一节课。</w:t>
            </w:r>
          </w:p>
        </w:tc>
      </w:tr>
      <w:tr w:rsidR="00355A2F" w:rsidRPr="002477E8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 w:rsidR="00355A2F" w:rsidRPr="00E508C7" w:rsidRDefault="00355A2F" w:rsidP="00E508C7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E508C7">
              <w:rPr>
                <w:rFonts w:hint="eastAsia"/>
                <w:sz w:val="28"/>
                <w:szCs w:val="28"/>
              </w:rPr>
              <w:t>本教材是中等职业学校非电类相关专业的一门基础课，学习任务是让学生掌握非电类相关专业设备的电工电子技术与技能，培养非电类专业学生解决涉及电工电子技术实际问题的能力，为后续专业课学习打好基础。</w:t>
            </w:r>
          </w:p>
        </w:tc>
      </w:tr>
    </w:tbl>
    <w:p w:rsidR="00355A2F" w:rsidRDefault="00355A2F"/>
    <w:p w:rsidR="00355A2F" w:rsidRDefault="00355A2F"/>
    <w:p w:rsidR="00355A2F" w:rsidRDefault="00355A2F"/>
    <w:p w:rsidR="00355A2F" w:rsidRDefault="00355A2F"/>
    <w:p w:rsidR="00355A2F" w:rsidRDefault="00355A2F"/>
    <w:tbl>
      <w:tblPr>
        <w:tblW w:w="10485" w:type="dxa"/>
        <w:tblLook w:val="00A0"/>
      </w:tblPr>
      <w:tblGrid>
        <w:gridCol w:w="10485"/>
      </w:tblGrid>
      <w:tr w:rsidR="00355A2F" w:rsidRPr="002477E8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重点：电阻串并联的知识、闭合电路的欧姆定律、基尔霍夫定律、电磁感应的有关定律、定则，</w:t>
            </w:r>
          </w:p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难点：交流电的知识，三相四线制，三相电源和三相负载有关的公式</w:t>
            </w:r>
          </w:p>
          <w:p w:rsidR="00355A2F" w:rsidRPr="00A1487D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变压器，低压保护电器和低压控制电器</w:t>
            </w:r>
          </w:p>
        </w:tc>
      </w:tr>
      <w:tr w:rsidR="00355A2F" w:rsidRPr="002477E8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1.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多采用多媒体教学手段，对学生进行讲解</w:t>
            </w:r>
          </w:p>
          <w:p w:rsidR="00355A2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最好让学生动手学习交流电和交流电动机的知识</w:t>
            </w:r>
          </w:p>
          <w:p w:rsidR="00355A2F" w:rsidRPr="00345ACD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结合我校生产生活实际，培养对电工电子技术与技能这门课的学习兴趣，养成自主学习与探究的学习的良好习惯，对学生能力进行专业能力训练。</w:t>
            </w:r>
            <w:r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</w:tr>
      <w:tr w:rsidR="00355A2F" w:rsidRPr="002477E8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5A2F" w:rsidRPr="00E6636F" w:rsidRDefault="00355A2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 w:rsidRPr="00E6636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355A2F" w:rsidRDefault="00355A2F"/>
    <w:p w:rsidR="00355A2F" w:rsidRPr="003F2302" w:rsidRDefault="00355A2F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</w:t>
      </w:r>
      <w:r w:rsidRPr="003F2302">
        <w:rPr>
          <w:rFonts w:hint="eastAsia"/>
          <w:b/>
          <w:sz w:val="44"/>
        </w:rPr>
        <w:t>期</w:t>
      </w:r>
      <w:r w:rsidRPr="003F2302">
        <w:rPr>
          <w:b/>
          <w:sz w:val="44"/>
        </w:rPr>
        <w:t xml:space="preserve"> </w:t>
      </w:r>
      <w:r w:rsidRPr="003F2302">
        <w:rPr>
          <w:rFonts w:hint="eastAsia"/>
          <w:b/>
          <w:sz w:val="44"/>
        </w:rPr>
        <w:t>授</w:t>
      </w:r>
      <w:r w:rsidRPr="003F2302">
        <w:rPr>
          <w:b/>
          <w:sz w:val="44"/>
        </w:rPr>
        <w:t xml:space="preserve"> </w:t>
      </w:r>
      <w:r w:rsidRPr="003F2302">
        <w:rPr>
          <w:rFonts w:hint="eastAsia"/>
          <w:b/>
          <w:sz w:val="44"/>
        </w:rPr>
        <w:t>课</w:t>
      </w:r>
      <w:r w:rsidRPr="003F2302">
        <w:rPr>
          <w:b/>
          <w:sz w:val="44"/>
        </w:rPr>
        <w:t xml:space="preserve"> </w:t>
      </w:r>
      <w:r w:rsidRPr="003F2302">
        <w:rPr>
          <w:rFonts w:hint="eastAsia"/>
          <w:b/>
          <w:sz w:val="44"/>
        </w:rPr>
        <w:t>计</w:t>
      </w:r>
      <w:r w:rsidRPr="003F2302">
        <w:rPr>
          <w:b/>
          <w:sz w:val="44"/>
        </w:rPr>
        <w:t xml:space="preserve"> </w:t>
      </w:r>
      <w:r w:rsidRPr="003F2302">
        <w:rPr>
          <w:rFonts w:hint="eastAsia"/>
          <w:b/>
          <w:sz w:val="44"/>
        </w:rPr>
        <w:t>划</w:t>
      </w:r>
      <w:r w:rsidRPr="003F2302">
        <w:rPr>
          <w:b/>
          <w:sz w:val="44"/>
        </w:rPr>
        <w:t xml:space="preserve"> </w:t>
      </w:r>
      <w:r w:rsidRPr="003F2302">
        <w:rPr>
          <w:rFonts w:hint="eastAsia"/>
          <w:b/>
          <w:sz w:val="44"/>
        </w:rPr>
        <w:t>表</w:t>
      </w:r>
    </w:p>
    <w:p w:rsidR="00355A2F" w:rsidRDefault="00355A2F"/>
    <w:tbl>
      <w:tblPr>
        <w:tblW w:w="10480" w:type="dxa"/>
        <w:tblLook w:val="00A0"/>
      </w:tblPr>
      <w:tblGrid>
        <w:gridCol w:w="840"/>
        <w:gridCol w:w="2060"/>
        <w:gridCol w:w="3940"/>
        <w:gridCol w:w="2480"/>
        <w:gridCol w:w="600"/>
        <w:gridCol w:w="560"/>
      </w:tblGrid>
      <w:tr w:rsidR="00355A2F" w:rsidRPr="002477E8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安全用电和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1-1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安全用电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1-2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电路的常用物理量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电压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电位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电动势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1-3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欧姆定律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1-4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电阻连接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欧姆定律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1-5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基尔霍夫定律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基尔霍夫定律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1-6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戴维宁定理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复习第一章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习题处理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2-1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电容元件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电容的理解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2-2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电流的磁场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安培定则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2-3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3473F9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左手定则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2-4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电感元件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处理习题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习题处理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3-1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正选交流电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正选交流电的概念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D4233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D4233">
              <w:rPr>
                <w:rFonts w:ascii="宋体" w:eastAsia="宋体" w:hAnsi="宋体" w:cs="宋体"/>
                <w:kern w:val="0"/>
                <w:szCs w:val="21"/>
              </w:rPr>
              <w:t>3-2</w:t>
            </w:r>
            <w:r w:rsidRPr="009D4233">
              <w:rPr>
                <w:rFonts w:ascii="宋体" w:eastAsia="宋体" w:hAnsi="宋体" w:cs="宋体" w:hint="eastAsia"/>
                <w:kern w:val="0"/>
                <w:szCs w:val="21"/>
              </w:rPr>
              <w:t>单一元件单相正选交流电路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8378CB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U I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关系相位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55A2F" w:rsidRPr="009D4233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423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期中考试</w:t>
            </w: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3-3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多个元件的单相正选交流电路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8378CB" w:rsidRDefault="00355A2F" w:rsidP="00E9785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U I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关系相位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功率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D420D">
              <w:rPr>
                <w:rFonts w:ascii="宋体" w:eastAsia="宋体" w:hAnsi="宋体" w:cs="宋体"/>
                <w:kern w:val="0"/>
                <w:sz w:val="28"/>
                <w:szCs w:val="28"/>
              </w:rPr>
              <w:t>5.1</w:t>
            </w:r>
            <w:r w:rsidRPr="00AD420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假期</w:t>
            </w: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kern w:val="0"/>
                <w:sz w:val="28"/>
                <w:szCs w:val="28"/>
              </w:rPr>
              <w:t>3-4</w:t>
            </w:r>
            <w:r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三相交流电源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三相电源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—Y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kern w:val="0"/>
                <w:sz w:val="28"/>
                <w:szCs w:val="28"/>
              </w:rPr>
              <w:t>3-5</w:t>
            </w:r>
            <w:r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三相负载的连接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三相负载的功率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kern w:val="0"/>
                <w:sz w:val="28"/>
                <w:szCs w:val="28"/>
              </w:rPr>
              <w:t>第三章习题处理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习题处理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单元导入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4-1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照明灯具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荧光灯的结构工作原理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EA769F">
            <w:pPr>
              <w:widowControl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4-1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变压器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变压器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4-3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常用低压电器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热继电器交流接触器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AD420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4-4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现代控制技术简介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习题处理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5A2F" w:rsidRPr="002477E8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5A2F" w:rsidRPr="009E40AD" w:rsidRDefault="00355A2F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55A2F" w:rsidRPr="009E40AD" w:rsidRDefault="00355A2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55A2F" w:rsidRDefault="00355A2F"/>
    <w:sectPr w:rsidR="00355A2F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877"/>
    <w:rsid w:val="00012916"/>
    <w:rsid w:val="002477E8"/>
    <w:rsid w:val="00281968"/>
    <w:rsid w:val="00345ACD"/>
    <w:rsid w:val="003473F9"/>
    <w:rsid w:val="00355A2F"/>
    <w:rsid w:val="003C2228"/>
    <w:rsid w:val="003F2302"/>
    <w:rsid w:val="00423E0E"/>
    <w:rsid w:val="004C7740"/>
    <w:rsid w:val="005004D8"/>
    <w:rsid w:val="0052532C"/>
    <w:rsid w:val="005747E0"/>
    <w:rsid w:val="00595FB8"/>
    <w:rsid w:val="0067798E"/>
    <w:rsid w:val="0078646B"/>
    <w:rsid w:val="008378CB"/>
    <w:rsid w:val="0086057F"/>
    <w:rsid w:val="00875CE9"/>
    <w:rsid w:val="00934067"/>
    <w:rsid w:val="00960986"/>
    <w:rsid w:val="0097427D"/>
    <w:rsid w:val="009D4233"/>
    <w:rsid w:val="009E40AD"/>
    <w:rsid w:val="00A1487D"/>
    <w:rsid w:val="00A43E0B"/>
    <w:rsid w:val="00AD420D"/>
    <w:rsid w:val="00C03A3E"/>
    <w:rsid w:val="00C1543D"/>
    <w:rsid w:val="00C25877"/>
    <w:rsid w:val="00D76A75"/>
    <w:rsid w:val="00E508C7"/>
    <w:rsid w:val="00E6636F"/>
    <w:rsid w:val="00E90810"/>
    <w:rsid w:val="00E97853"/>
    <w:rsid w:val="00EA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57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5</Pages>
  <Words>252</Words>
  <Characters>1443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sunzhaohua</cp:lastModifiedBy>
  <cp:revision>19</cp:revision>
  <dcterms:created xsi:type="dcterms:W3CDTF">2023-02-07T07:05:00Z</dcterms:created>
  <dcterms:modified xsi:type="dcterms:W3CDTF">2023-02-08T00:39:00Z</dcterms:modified>
</cp:coreProperties>
</file>